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050" w:rsidRDefault="00174050" w:rsidP="00174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Alexander HERVY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174050" w:rsidRDefault="00174050" w:rsidP="00174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Canwick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174050" w:rsidRDefault="00174050" w:rsidP="00174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4050" w:rsidRDefault="00174050" w:rsidP="00174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4050" w:rsidRDefault="00174050" w:rsidP="00174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Aug.1433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 into</w:t>
      </w:r>
    </w:p>
    <w:p w:rsidR="00174050" w:rsidRDefault="00174050" w:rsidP="00174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Deincourt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74050" w:rsidRDefault="00174050" w:rsidP="00174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24-46)</w:t>
      </w:r>
    </w:p>
    <w:p w:rsidR="002B6F88" w:rsidRDefault="002B6F88" w:rsidP="002B6F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 into</w:t>
      </w:r>
    </w:p>
    <w:p w:rsidR="002B6F88" w:rsidRDefault="002B6F88" w:rsidP="002B6F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Thomas Griffith(q.v.).</w:t>
      </w:r>
    </w:p>
    <w:p w:rsidR="002B6F88" w:rsidRDefault="002B6F88" w:rsidP="002B6F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24-196)</w:t>
      </w:r>
    </w:p>
    <w:p w:rsidR="002B6F88" w:rsidRDefault="002B6F88" w:rsidP="00174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4050" w:rsidRDefault="00174050" w:rsidP="00174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4050" w:rsidRDefault="00174050" w:rsidP="00174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4050" w:rsidRDefault="00174050" w:rsidP="00174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2016</w:t>
      </w:r>
    </w:p>
    <w:p w:rsidR="002B6F88" w:rsidRPr="00DA5C54" w:rsidRDefault="002B6F88" w:rsidP="00174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September 2016</w:t>
      </w:r>
      <w:bookmarkStart w:id="0" w:name="_GoBack"/>
      <w:bookmarkEnd w:id="0"/>
    </w:p>
    <w:p w:rsidR="006B2F86" w:rsidRPr="00174050" w:rsidRDefault="002B6F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1740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050" w:rsidRDefault="00174050" w:rsidP="00E71FC3">
      <w:pPr>
        <w:spacing w:after="0" w:line="240" w:lineRule="auto"/>
      </w:pPr>
      <w:r>
        <w:separator/>
      </w:r>
    </w:p>
  </w:endnote>
  <w:endnote w:type="continuationSeparator" w:id="0">
    <w:p w:rsidR="00174050" w:rsidRDefault="001740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050" w:rsidRDefault="00174050" w:rsidP="00E71FC3">
      <w:pPr>
        <w:spacing w:after="0" w:line="240" w:lineRule="auto"/>
      </w:pPr>
      <w:r>
        <w:separator/>
      </w:r>
    </w:p>
  </w:footnote>
  <w:footnote w:type="continuationSeparator" w:id="0">
    <w:p w:rsidR="00174050" w:rsidRDefault="001740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50"/>
    <w:rsid w:val="00174050"/>
    <w:rsid w:val="002B6F8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F299F"/>
  <w15:chartTrackingRefBased/>
  <w15:docId w15:val="{0231AD73-B0DA-4356-A1FE-D10DB60A3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2016-03-08T20:17:00Z</dcterms:created>
  <dcterms:modified xsi:type="dcterms:W3CDTF">2016-09-06T07:13:00Z</dcterms:modified>
</cp:coreProperties>
</file>